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06C" w:rsidRPr="00E77870" w:rsidRDefault="003C706C" w:rsidP="003C706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Thomas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JOHNSON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77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3C706C" w:rsidRDefault="003C706C" w:rsidP="003C70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43005E">
        <w:rPr>
          <w:rFonts w:ascii="Times New Roman" w:hAnsi="Times New Roman" w:cs="Times New Roman"/>
          <w:noProof/>
          <w:sz w:val="24"/>
          <w:szCs w:val="24"/>
        </w:rPr>
        <w:t>Yeoman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706C" w:rsidRDefault="003C706C" w:rsidP="003C70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706C" w:rsidRDefault="003C706C" w:rsidP="003C70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706C" w:rsidRDefault="003C706C" w:rsidP="003C70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43005E">
        <w:rPr>
          <w:rFonts w:ascii="Times New Roman" w:hAnsi="Times New Roman" w:cs="Times New Roman"/>
          <w:noProof/>
          <w:sz w:val="24"/>
          <w:szCs w:val="24"/>
        </w:rPr>
        <w:t>199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C706C" w:rsidRDefault="003C706C" w:rsidP="003C70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706C" w:rsidRDefault="003C706C" w:rsidP="003C70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706C" w:rsidRDefault="003C706C" w:rsidP="003C70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06C" w:rsidRDefault="003C706C" w:rsidP="00564E3C">
      <w:pPr>
        <w:spacing w:after="0" w:line="240" w:lineRule="auto"/>
      </w:pPr>
      <w:r>
        <w:separator/>
      </w:r>
    </w:p>
  </w:endnote>
  <w:endnote w:type="continuationSeparator" w:id="0">
    <w:p w:rsidR="003C706C" w:rsidRDefault="003C706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C706C">
      <w:rPr>
        <w:rFonts w:ascii="Times New Roman" w:hAnsi="Times New Roman" w:cs="Times New Roman"/>
        <w:noProof/>
        <w:sz w:val="24"/>
        <w:szCs w:val="24"/>
      </w:rPr>
      <w:t>27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06C" w:rsidRDefault="003C706C" w:rsidP="00564E3C">
      <w:pPr>
        <w:spacing w:after="0" w:line="240" w:lineRule="auto"/>
      </w:pPr>
      <w:r>
        <w:separator/>
      </w:r>
    </w:p>
  </w:footnote>
  <w:footnote w:type="continuationSeparator" w:id="0">
    <w:p w:rsidR="003C706C" w:rsidRDefault="003C706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06C"/>
    <w:rsid w:val="00372DC6"/>
    <w:rsid w:val="003C706C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DA80B0-4A0C-464B-A5CB-6EE499A58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2015-10-27T22:14:00Z</dcterms:created>
  <dcterms:modified xsi:type="dcterms:W3CDTF">2015-10-27T22:15:00Z</dcterms:modified>
</cp:coreProperties>
</file>